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541D" w14:textId="77777777" w:rsidR="00CD77BF" w:rsidRPr="00202203" w:rsidRDefault="00CD77BF" w:rsidP="00CD77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2203">
        <w:rPr>
          <w:rFonts w:ascii="Times New Roman" w:hAnsi="Times New Roman" w:cs="Times New Roman"/>
          <w:sz w:val="24"/>
          <w:szCs w:val="24"/>
          <w:u w:val="single"/>
        </w:rPr>
        <w:t>William CROSBY</w:t>
      </w:r>
      <w:r w:rsidRPr="0020220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0220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02203">
        <w:rPr>
          <w:rFonts w:ascii="Times New Roman" w:hAnsi="Times New Roman" w:cs="Times New Roman"/>
          <w:sz w:val="24"/>
          <w:szCs w:val="24"/>
        </w:rPr>
        <w:t>fl.1496)</w:t>
      </w:r>
    </w:p>
    <w:p w14:paraId="442BC4E9" w14:textId="77777777" w:rsidR="00CD77BF" w:rsidRPr="00202203" w:rsidRDefault="00CD77BF" w:rsidP="00CD77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2203">
        <w:rPr>
          <w:rFonts w:ascii="Times New Roman" w:hAnsi="Times New Roman" w:cs="Times New Roman"/>
          <w:sz w:val="24"/>
          <w:szCs w:val="24"/>
        </w:rPr>
        <w:t>Priest.</w:t>
      </w:r>
    </w:p>
    <w:p w14:paraId="5E2DF975" w14:textId="77777777" w:rsidR="00CD77BF" w:rsidRPr="00202203" w:rsidRDefault="00CD77BF" w:rsidP="00CD77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C7DD0A" w14:textId="77777777" w:rsidR="00CD77BF" w:rsidRPr="00202203" w:rsidRDefault="00CD77BF" w:rsidP="00CD77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7792D0" w14:textId="77777777" w:rsidR="00CD77BF" w:rsidRPr="00202203" w:rsidRDefault="00CD77BF" w:rsidP="00CD77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2203">
        <w:rPr>
          <w:rFonts w:ascii="Times New Roman" w:hAnsi="Times New Roman" w:cs="Times New Roman"/>
          <w:sz w:val="24"/>
          <w:szCs w:val="24"/>
        </w:rPr>
        <w:t xml:space="preserve">  2 Apr.1496</w:t>
      </w:r>
      <w:r w:rsidRPr="00202203">
        <w:rPr>
          <w:rFonts w:ascii="Times New Roman" w:hAnsi="Times New Roman" w:cs="Times New Roman"/>
          <w:sz w:val="24"/>
          <w:szCs w:val="24"/>
        </w:rPr>
        <w:tab/>
        <w:t xml:space="preserve">He was instituted to the vicarage of </w:t>
      </w:r>
      <w:proofErr w:type="spellStart"/>
      <w:r w:rsidRPr="00202203">
        <w:rPr>
          <w:rFonts w:ascii="Times New Roman" w:hAnsi="Times New Roman" w:cs="Times New Roman"/>
          <w:sz w:val="24"/>
          <w:szCs w:val="24"/>
        </w:rPr>
        <w:t>Stillingfleet</w:t>
      </w:r>
      <w:proofErr w:type="spellEnd"/>
      <w:r w:rsidRPr="00202203">
        <w:rPr>
          <w:rFonts w:ascii="Times New Roman" w:hAnsi="Times New Roman" w:cs="Times New Roman"/>
          <w:sz w:val="24"/>
          <w:szCs w:val="24"/>
        </w:rPr>
        <w:t>.</w:t>
      </w:r>
    </w:p>
    <w:p w14:paraId="604808A8" w14:textId="77777777" w:rsidR="00CD77BF" w:rsidRPr="00202203" w:rsidRDefault="00CD77BF" w:rsidP="00CD77B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202203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202203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202203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202203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202203">
        <w:rPr>
          <w:rFonts w:ascii="Times New Roman" w:hAnsi="Times New Roman" w:cs="Times New Roman"/>
          <w:sz w:val="24"/>
          <w:szCs w:val="24"/>
        </w:rPr>
        <w:t>, pub. The Canterbury and York Society, 1974, p.87)</w:t>
      </w:r>
    </w:p>
    <w:p w14:paraId="4680FFBB" w14:textId="77777777" w:rsidR="00CD77BF" w:rsidRPr="00202203" w:rsidRDefault="00CD77BF" w:rsidP="00CD77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DF7595" w14:textId="77777777" w:rsidR="00CD77BF" w:rsidRPr="00202203" w:rsidRDefault="00CD77BF" w:rsidP="00CD77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AECE5C" w14:textId="77777777" w:rsidR="00CD77BF" w:rsidRPr="00202203" w:rsidRDefault="00CD77BF" w:rsidP="00CD77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2203">
        <w:rPr>
          <w:rFonts w:ascii="Times New Roman" w:hAnsi="Times New Roman" w:cs="Times New Roman"/>
          <w:sz w:val="24"/>
          <w:szCs w:val="24"/>
        </w:rPr>
        <w:t>2 March 2022</w:t>
      </w:r>
    </w:p>
    <w:p w14:paraId="7CB2128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71F2D" w14:textId="77777777" w:rsidR="00CD77BF" w:rsidRDefault="00CD77BF" w:rsidP="009139A6">
      <w:r>
        <w:separator/>
      </w:r>
    </w:p>
  </w:endnote>
  <w:endnote w:type="continuationSeparator" w:id="0">
    <w:p w14:paraId="1043FCE7" w14:textId="77777777" w:rsidR="00CD77BF" w:rsidRDefault="00CD77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29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4B0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875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E40E0" w14:textId="77777777" w:rsidR="00CD77BF" w:rsidRDefault="00CD77BF" w:rsidP="009139A6">
      <w:r>
        <w:separator/>
      </w:r>
    </w:p>
  </w:footnote>
  <w:footnote w:type="continuationSeparator" w:id="0">
    <w:p w14:paraId="400E4DCE" w14:textId="77777777" w:rsidR="00CD77BF" w:rsidRDefault="00CD77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164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FD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0E9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7B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77B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AFEBD"/>
  <w15:chartTrackingRefBased/>
  <w15:docId w15:val="{CED0B0E8-48A8-46ED-B2EF-3D07FED98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2022-04-22T20:49:00Z</dcterms:created>
  <dcterms:modified xsi:type="dcterms:W3CDTF">2022-04-22T20:49:00Z</dcterms:modified>
</cp:coreProperties>
</file>